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BC0F2" w14:textId="52D029BE" w:rsidR="006B2F86" w:rsidRDefault="005E1DA2" w:rsidP="00E71FC3">
      <w:pPr>
        <w:pStyle w:val="NoSpacing"/>
      </w:pPr>
      <w:r>
        <w:rPr>
          <w:u w:val="single"/>
        </w:rPr>
        <w:t>John KEPAS</w:t>
      </w:r>
      <w:r>
        <w:t xml:space="preserve">   </w:t>
      </w:r>
      <w:proofErr w:type="gramStart"/>
      <w:r>
        <w:t xml:space="preserve">   (</w:t>
      </w:r>
      <w:proofErr w:type="gramEnd"/>
      <w:r>
        <w:t>d.1427)</w:t>
      </w:r>
    </w:p>
    <w:p w14:paraId="16DE4401" w14:textId="7C26F857" w:rsidR="005E1DA2" w:rsidRDefault="005E1DA2" w:rsidP="00E71FC3">
      <w:pPr>
        <w:pStyle w:val="NoSpacing"/>
      </w:pPr>
      <w:r>
        <w:t>of York.</w:t>
      </w:r>
    </w:p>
    <w:p w14:paraId="7E122241" w14:textId="18B9132C" w:rsidR="005E1DA2" w:rsidRDefault="005E1DA2" w:rsidP="00E71FC3">
      <w:pPr>
        <w:pStyle w:val="NoSpacing"/>
      </w:pPr>
    </w:p>
    <w:p w14:paraId="0F2146B2" w14:textId="0AA1C7A0" w:rsidR="005E1DA2" w:rsidRDefault="005E1DA2" w:rsidP="00E71FC3">
      <w:pPr>
        <w:pStyle w:val="NoSpacing"/>
      </w:pPr>
    </w:p>
    <w:p w14:paraId="7B73F7FF" w14:textId="67DD8206" w:rsidR="005E1DA2" w:rsidRDefault="005E1DA2" w:rsidP="00E71FC3">
      <w:pPr>
        <w:pStyle w:val="NoSpacing"/>
      </w:pPr>
      <w:r>
        <w:t xml:space="preserve">  4 Nov.1427</w:t>
      </w:r>
      <w:r>
        <w:tab/>
        <w:t>Probate of his Will.   (W.Y.R. p.96)</w:t>
      </w:r>
    </w:p>
    <w:p w14:paraId="37D20DE0" w14:textId="106B2138" w:rsidR="005E1DA2" w:rsidRDefault="005E1DA2" w:rsidP="00E71FC3">
      <w:pPr>
        <w:pStyle w:val="NoSpacing"/>
      </w:pPr>
    </w:p>
    <w:p w14:paraId="78E628D2" w14:textId="30B90B6F" w:rsidR="005E1DA2" w:rsidRDefault="005E1DA2" w:rsidP="00E71FC3">
      <w:pPr>
        <w:pStyle w:val="NoSpacing"/>
      </w:pPr>
    </w:p>
    <w:p w14:paraId="45F860A3" w14:textId="0E0743BD" w:rsidR="005E1DA2" w:rsidRPr="005E1DA2" w:rsidRDefault="005E1DA2" w:rsidP="00E71FC3">
      <w:pPr>
        <w:pStyle w:val="NoSpacing"/>
      </w:pPr>
      <w:r>
        <w:t>14 February 2019</w:t>
      </w:r>
      <w:bookmarkStart w:id="0" w:name="_GoBack"/>
      <w:bookmarkEnd w:id="0"/>
    </w:p>
    <w:sectPr w:rsidR="005E1DA2" w:rsidRPr="005E1D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F0A41" w14:textId="77777777" w:rsidR="005E1DA2" w:rsidRDefault="005E1DA2" w:rsidP="00E71FC3">
      <w:pPr>
        <w:spacing w:after="0" w:line="240" w:lineRule="auto"/>
      </w:pPr>
      <w:r>
        <w:separator/>
      </w:r>
    </w:p>
  </w:endnote>
  <w:endnote w:type="continuationSeparator" w:id="0">
    <w:p w14:paraId="144E6972" w14:textId="77777777" w:rsidR="005E1DA2" w:rsidRDefault="005E1D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B7E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5B3B8" w14:textId="77777777" w:rsidR="005E1DA2" w:rsidRDefault="005E1DA2" w:rsidP="00E71FC3">
      <w:pPr>
        <w:spacing w:after="0" w:line="240" w:lineRule="auto"/>
      </w:pPr>
      <w:r>
        <w:separator/>
      </w:r>
    </w:p>
  </w:footnote>
  <w:footnote w:type="continuationSeparator" w:id="0">
    <w:p w14:paraId="16C819C0" w14:textId="77777777" w:rsidR="005E1DA2" w:rsidRDefault="005E1D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DA2"/>
    <w:rsid w:val="001A7C09"/>
    <w:rsid w:val="00577BD5"/>
    <w:rsid w:val="005E1DA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DAC51"/>
  <w15:chartTrackingRefBased/>
  <w15:docId w15:val="{F95E50AF-F677-4790-AB42-C5458377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2019-02-14T21:26:00Z</dcterms:created>
  <dcterms:modified xsi:type="dcterms:W3CDTF">2019-02-14T21:28:00Z</dcterms:modified>
</cp:coreProperties>
</file>